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4A6EFB" w:rsidRDefault="00A579F1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D2D71" wp14:editId="104539DF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D2D71"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3C0865" w:rsidRPr="004A6EFB" w:rsidRDefault="00043A6E" w:rsidP="00043A6E">
      <w:pPr>
        <w:tabs>
          <w:tab w:val="left" w:pos="3969"/>
          <w:tab w:val="left" w:pos="4253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12.11.</w:t>
      </w:r>
      <w:r w:rsidR="00DB19B0">
        <w:rPr>
          <w:rFonts w:ascii="Times New Roman" w:hAnsi="Times New Roman"/>
          <w:color w:val="000000"/>
          <w:sz w:val="26"/>
          <w:szCs w:val="26"/>
        </w:rPr>
        <w:t>2019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529</w:t>
      </w: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гоустро</w:t>
      </w:r>
      <w:r w:rsidR="008A74D9">
        <w:rPr>
          <w:rFonts w:ascii="Times New Roman" w:hAnsi="Times New Roman"/>
          <w:color w:val="000000"/>
          <w:spacing w:val="-2"/>
          <w:sz w:val="26"/>
          <w:szCs w:val="26"/>
        </w:rPr>
        <w:t>йство территории» на 2017 - 202</w:t>
      </w:r>
      <w:r w:rsidR="00FC4E63">
        <w:rPr>
          <w:rFonts w:ascii="Times New Roman" w:hAnsi="Times New Roman"/>
          <w:color w:val="000000"/>
          <w:spacing w:val="-2"/>
          <w:sz w:val="26"/>
          <w:szCs w:val="26"/>
        </w:rPr>
        <w:t>1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Pr="005B311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</w:p>
    <w:p w:rsidR="00B24CA5" w:rsidRPr="0076569F" w:rsidRDefault="00B24CA5" w:rsidP="005B3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</w:t>
      </w:r>
      <w:r w:rsidR="008A74D9">
        <w:rPr>
          <w:rFonts w:ascii="Times New Roman" w:hAnsi="Times New Roman"/>
          <w:sz w:val="26"/>
          <w:szCs w:val="20"/>
        </w:rPr>
        <w:t>ройство территории» на 2017-202</w:t>
      </w:r>
      <w:r w:rsidR="00FC4E63">
        <w:rPr>
          <w:rFonts w:ascii="Times New Roman" w:hAnsi="Times New Roman"/>
          <w:sz w:val="26"/>
          <w:szCs w:val="20"/>
        </w:rPr>
        <w:t>1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</w:t>
      </w:r>
      <w:r w:rsidR="00493B3A">
        <w:rPr>
          <w:rFonts w:ascii="Times New Roman" w:hAnsi="Times New Roman"/>
          <w:sz w:val="26"/>
          <w:szCs w:val="20"/>
        </w:rPr>
        <w:t>Программа), следующее изменения</w:t>
      </w:r>
      <w:r>
        <w:rPr>
          <w:rFonts w:ascii="Times New Roman" w:hAnsi="Times New Roman"/>
          <w:sz w:val="26"/>
          <w:szCs w:val="20"/>
        </w:rPr>
        <w:t>: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70693E" w:rsidRDefault="00706F2F" w:rsidP="00706F2F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</w:t>
      </w:r>
      <w:r w:rsidRPr="00617200">
        <w:rPr>
          <w:rFonts w:ascii="Times New Roman" w:hAnsi="Times New Roman"/>
          <w:sz w:val="26"/>
          <w:szCs w:val="26"/>
        </w:rPr>
        <w:t>Программы</w:t>
      </w:r>
      <w:r w:rsidR="0070693E">
        <w:rPr>
          <w:rFonts w:ascii="Times New Roman" w:hAnsi="Times New Roman"/>
          <w:sz w:val="26"/>
          <w:szCs w:val="26"/>
        </w:rPr>
        <w:t>:</w:t>
      </w:r>
    </w:p>
    <w:p w:rsidR="00706F2F" w:rsidRPr="0070693E" w:rsidRDefault="0070693E" w:rsidP="0070693E">
      <w:pPr>
        <w:pStyle w:val="a7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0693E">
        <w:rPr>
          <w:rFonts w:ascii="Times New Roman" w:hAnsi="Times New Roman"/>
          <w:sz w:val="26"/>
          <w:szCs w:val="26"/>
        </w:rPr>
        <w:t>Строку</w:t>
      </w:r>
      <w:hyperlink r:id="rId8" w:history="1"/>
      <w:r w:rsidR="00706F2F" w:rsidRPr="0070693E"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706F2F" w:rsidTr="00FC4E63"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F2F" w:rsidRDefault="00706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AA4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</w:t>
            </w:r>
          </w:p>
          <w:p w:rsidR="00706F2F" w:rsidRPr="006E2AA4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B70A8D">
              <w:rPr>
                <w:rFonts w:ascii="Times New Roman" w:hAnsi="Times New Roman"/>
                <w:b/>
                <w:sz w:val="26"/>
                <w:szCs w:val="26"/>
              </w:rPr>
              <w:t>1 245 340,8</w:t>
            </w:r>
            <w:r w:rsidRPr="006E2AA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2017 год – 258 773,3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  <w:r w:rsidR="009711D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258 285,4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487,9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2018 год – </w:t>
            </w:r>
            <w:r w:rsidR="005C7FAD">
              <w:rPr>
                <w:rFonts w:ascii="Times New Roman" w:hAnsi="Times New Roman"/>
                <w:b/>
                <w:bCs/>
                <w:sz w:val="26"/>
                <w:szCs w:val="26"/>
              </w:rPr>
              <w:t>225 415,7</w:t>
            </w:r>
            <w:r w:rsidR="006E1DD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464DB8">
              <w:rPr>
                <w:rFonts w:ascii="Times New Roman" w:hAnsi="Times New Roman"/>
                <w:b/>
                <w:sz w:val="26"/>
                <w:szCs w:val="26"/>
              </w:rPr>
              <w:t>222 441,3</w:t>
            </w:r>
            <w:r w:rsidR="006E1DD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</w:t>
            </w:r>
          </w:p>
          <w:p w:rsidR="00706F2F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5C7FAD">
              <w:rPr>
                <w:rFonts w:ascii="Times New Roman" w:hAnsi="Times New Roman"/>
                <w:b/>
                <w:sz w:val="26"/>
                <w:szCs w:val="26"/>
              </w:rPr>
              <w:t>2 974,4</w:t>
            </w:r>
            <w:r w:rsidR="00706F2F" w:rsidRPr="007904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06F2F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706F2F" w:rsidRPr="00425F76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0463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20</w:t>
            </w:r>
            <w:r w:rsidR="00790413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19 год – </w:t>
            </w:r>
            <w:r w:rsidR="00B70A8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278 397,0</w:t>
            </w:r>
            <w:r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тыс. рублей, из них: </w:t>
            </w:r>
          </w:p>
          <w:p w:rsidR="00706F2F" w:rsidRPr="00425F76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 с</w:t>
            </w:r>
            <w:r w:rsidR="00790413"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чет местного бюджета – </w:t>
            </w:r>
            <w:r w:rsidR="00B70A8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245 763,8</w:t>
            </w:r>
            <w:r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рублей,</w:t>
            </w:r>
          </w:p>
          <w:p w:rsidR="00706F2F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104633"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B70A8D">
              <w:rPr>
                <w:rFonts w:ascii="Times New Roman" w:hAnsi="Times New Roman"/>
                <w:b/>
                <w:sz w:val="26"/>
                <w:szCs w:val="26"/>
              </w:rPr>
              <w:t>32 633,2</w:t>
            </w:r>
            <w:r w:rsidR="00706F2F" w:rsidRPr="00104633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10463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2020 год – </w:t>
            </w:r>
            <w:r w:rsidR="00FC4E63">
              <w:rPr>
                <w:rFonts w:ascii="Times New Roman" w:hAnsi="Times New Roman"/>
                <w:b/>
                <w:bCs/>
                <w:sz w:val="26"/>
                <w:szCs w:val="26"/>
              </w:rPr>
              <w:t>249 082,6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="00FC4E63">
              <w:rPr>
                <w:rFonts w:ascii="Times New Roman" w:hAnsi="Times New Roman"/>
                <w:b/>
                <w:sz w:val="26"/>
                <w:szCs w:val="26"/>
              </w:rPr>
              <w:t>248 280,8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FC4E6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C4E63" w:rsidRPr="00FC4E63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233 672,2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FC4E63" w:rsidRPr="00790413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232 870,4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FC4E6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70693E" w:rsidRDefault="0070693E" w:rsidP="0070693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693E" w:rsidRPr="00FE2ACB" w:rsidRDefault="0070693E" w:rsidP="0070693E">
      <w:pPr>
        <w:pStyle w:val="a7"/>
        <w:numPr>
          <w:ilvl w:val="2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E2ACB">
        <w:rPr>
          <w:rFonts w:ascii="Times New Roman" w:hAnsi="Times New Roman"/>
          <w:sz w:val="26"/>
          <w:szCs w:val="26"/>
        </w:rPr>
        <w:t>Строку</w:t>
      </w:r>
      <w:hyperlink r:id="rId9" w:history="1"/>
      <w:r w:rsidRPr="00FE2ACB">
        <w:rPr>
          <w:rFonts w:ascii="Times New Roman" w:hAnsi="Times New Roman"/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70693E" w:rsidRPr="00FE2ACB" w:rsidTr="00DD4D0C"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93E" w:rsidRPr="00FE2ACB" w:rsidRDefault="0070693E" w:rsidP="00706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2ACB"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МП (индикаторы результативности МП с ожидаемыми </w:t>
            </w:r>
            <w:r w:rsidRPr="00FE2ACB">
              <w:rPr>
                <w:rFonts w:ascii="Times New Roman" w:hAnsi="Times New Roman"/>
                <w:sz w:val="26"/>
                <w:szCs w:val="26"/>
              </w:rPr>
              <w:lastRenderedPageBreak/>
              <w:t>значениями на конец периода реализации МП)</w:t>
            </w:r>
          </w:p>
          <w:p w:rsidR="0070693E" w:rsidRPr="00FE2ACB" w:rsidRDefault="0070693E" w:rsidP="0070693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93E" w:rsidRPr="00FE2ACB" w:rsidRDefault="0070693E" w:rsidP="00706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2ACB">
              <w:rPr>
                <w:rFonts w:ascii="Times New Roman" w:hAnsi="Times New Roman"/>
                <w:sz w:val="26"/>
                <w:szCs w:val="26"/>
              </w:rPr>
              <w:lastRenderedPageBreak/>
      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      </w:r>
          </w:p>
          <w:p w:rsidR="0070693E" w:rsidRPr="00FE2ACB" w:rsidRDefault="0070693E" w:rsidP="00706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2ACB">
              <w:rPr>
                <w:rFonts w:ascii="Times New Roman" w:hAnsi="Times New Roman"/>
                <w:sz w:val="26"/>
                <w:szCs w:val="26"/>
              </w:rPr>
              <w:t>- сохранение достигнутого уровня выполнения мероприятий по озеленению территории муниципального образования город Норильск (100%);</w:t>
            </w:r>
          </w:p>
          <w:p w:rsidR="0070693E" w:rsidRPr="00FE2ACB" w:rsidRDefault="0070693E" w:rsidP="00706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2ACB">
              <w:rPr>
                <w:rFonts w:ascii="Times New Roman" w:hAnsi="Times New Roman"/>
                <w:sz w:val="26"/>
                <w:szCs w:val="26"/>
              </w:rPr>
              <w:lastRenderedPageBreak/>
      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      </w:r>
          </w:p>
          <w:p w:rsidR="0070693E" w:rsidRPr="00FE2ACB" w:rsidRDefault="0070693E" w:rsidP="00706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2ACB">
              <w:rPr>
                <w:rFonts w:ascii="Times New Roman" w:hAnsi="Times New Roman"/>
                <w:sz w:val="26"/>
                <w:szCs w:val="26"/>
              </w:rPr>
              <w:t>- увеличение уровня обеспечения оборудованными детскими площадками до 95,8%</w:t>
            </w:r>
          </w:p>
        </w:tc>
      </w:tr>
    </w:tbl>
    <w:p w:rsidR="0070693E" w:rsidRPr="00FE2ACB" w:rsidRDefault="0070693E" w:rsidP="0070693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693E" w:rsidRPr="00FE2ACB" w:rsidRDefault="0070693E" w:rsidP="0070693E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E2ACB">
        <w:rPr>
          <w:rFonts w:ascii="Times New Roman" w:hAnsi="Times New Roman"/>
          <w:sz w:val="26"/>
          <w:szCs w:val="26"/>
        </w:rPr>
        <w:t>В абзаце пятом раздела 6 «Индикаторы результативности МП» цифры «96,64» заменить цифрами «95,8».</w:t>
      </w:r>
    </w:p>
    <w:p w:rsidR="00706F2F" w:rsidRPr="00FE2ACB" w:rsidRDefault="00706F2F" w:rsidP="0070693E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E2ACB">
        <w:rPr>
          <w:rFonts w:ascii="Times New Roman" w:hAnsi="Times New Roman"/>
          <w:sz w:val="26"/>
          <w:szCs w:val="26"/>
        </w:rPr>
        <w:t xml:space="preserve">Приложение № 1 к Программе изложить в редакции согласно приложению №1 к настоящему </w:t>
      </w:r>
      <w:r w:rsidR="005A343C" w:rsidRPr="00FE2ACB">
        <w:rPr>
          <w:rFonts w:ascii="Times New Roman" w:hAnsi="Times New Roman"/>
          <w:sz w:val="26"/>
          <w:szCs w:val="26"/>
        </w:rPr>
        <w:t>постановлению.</w:t>
      </w:r>
    </w:p>
    <w:p w:rsidR="005A343C" w:rsidRDefault="005A343C" w:rsidP="0070693E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E2ACB">
        <w:rPr>
          <w:rFonts w:ascii="Times New Roman" w:hAnsi="Times New Roman"/>
          <w:sz w:val="26"/>
          <w:szCs w:val="26"/>
        </w:rPr>
        <w:t>Приложение № 2 к Программе изложить</w:t>
      </w:r>
      <w:r w:rsidRPr="005A343C">
        <w:rPr>
          <w:rFonts w:ascii="Times New Roman" w:hAnsi="Times New Roman"/>
          <w:sz w:val="26"/>
          <w:szCs w:val="26"/>
        </w:rPr>
        <w:t xml:space="preserve"> в</w:t>
      </w:r>
      <w:r>
        <w:rPr>
          <w:rFonts w:ascii="Times New Roman" w:hAnsi="Times New Roman"/>
          <w:sz w:val="26"/>
          <w:szCs w:val="26"/>
        </w:rPr>
        <w:t xml:space="preserve"> редакции согласно приложению №2</w:t>
      </w:r>
      <w:r w:rsidRPr="005A343C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06F2F" w:rsidRDefault="00706F2F" w:rsidP="00706F2F">
      <w:pPr>
        <w:tabs>
          <w:tab w:val="left" w:pos="709"/>
          <w:tab w:val="left" w:pos="993"/>
        </w:tabs>
        <w:spacing w:after="0" w:line="240" w:lineRule="auto"/>
        <w:ind w:right="1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706F2F" w:rsidRDefault="00706F2F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6"/>
        </w:rPr>
      </w:pPr>
    </w:p>
    <w:p w:rsidR="005A343C" w:rsidRPr="005B3115" w:rsidRDefault="005A343C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6"/>
        </w:rPr>
      </w:pPr>
    </w:p>
    <w:p w:rsidR="00706F2F" w:rsidRPr="00FE2ACB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FE2ACB">
        <w:rPr>
          <w:rFonts w:ascii="Times New Roman" w:hAnsi="Times New Roman"/>
          <w:sz w:val="26"/>
          <w:szCs w:val="26"/>
        </w:rPr>
        <w:t>Глав</w:t>
      </w:r>
      <w:r w:rsidR="00FC4E63" w:rsidRPr="00FE2ACB">
        <w:rPr>
          <w:rFonts w:ascii="Times New Roman" w:hAnsi="Times New Roman"/>
          <w:sz w:val="26"/>
          <w:szCs w:val="26"/>
        </w:rPr>
        <w:t>а</w:t>
      </w:r>
      <w:r w:rsidRPr="00FE2ACB">
        <w:rPr>
          <w:rFonts w:ascii="Times New Roman" w:hAnsi="Times New Roman"/>
          <w:sz w:val="26"/>
          <w:szCs w:val="26"/>
        </w:rPr>
        <w:t xml:space="preserve"> города Норильска</w:t>
      </w:r>
      <w:r w:rsidRPr="00FE2ACB"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 w:rsidR="00B0303A" w:rsidRPr="00FE2ACB">
        <w:rPr>
          <w:rFonts w:ascii="Times New Roman" w:hAnsi="Times New Roman"/>
          <w:sz w:val="26"/>
          <w:szCs w:val="26"/>
        </w:rPr>
        <w:t xml:space="preserve">                       </w:t>
      </w:r>
      <w:r w:rsidR="00FC4E63" w:rsidRPr="00FE2ACB">
        <w:rPr>
          <w:rFonts w:ascii="Times New Roman" w:hAnsi="Times New Roman"/>
          <w:sz w:val="26"/>
          <w:szCs w:val="26"/>
        </w:rPr>
        <w:t xml:space="preserve">        </w:t>
      </w:r>
      <w:r w:rsidR="00B0303A" w:rsidRPr="00FE2ACB">
        <w:rPr>
          <w:rFonts w:ascii="Times New Roman" w:hAnsi="Times New Roman"/>
          <w:sz w:val="26"/>
          <w:szCs w:val="26"/>
        </w:rPr>
        <w:t xml:space="preserve"> </w:t>
      </w:r>
      <w:r w:rsidR="00FC4E63" w:rsidRPr="00FE2ACB">
        <w:rPr>
          <w:rFonts w:ascii="Times New Roman" w:hAnsi="Times New Roman"/>
          <w:sz w:val="26"/>
          <w:szCs w:val="26"/>
        </w:rPr>
        <w:t>Р.В. Ахметчин</w:t>
      </w:r>
    </w:p>
    <w:p w:rsidR="00706F2F" w:rsidRPr="00FE2ACB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5A343C" w:rsidRDefault="005A343C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FE2ACB" w:rsidRDefault="00FE2ACB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FE2ACB" w:rsidSect="005A343C">
      <w:pgSz w:w="11906" w:h="16838" w:code="9"/>
      <w:pgMar w:top="567" w:right="851" w:bottom="426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0F6" w:rsidRDefault="00DC20F6">
      <w:r>
        <w:separator/>
      </w:r>
    </w:p>
  </w:endnote>
  <w:endnote w:type="continuationSeparator" w:id="0">
    <w:p w:rsidR="00DC20F6" w:rsidRDefault="00DC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0F6" w:rsidRDefault="00DC20F6">
      <w:r>
        <w:separator/>
      </w:r>
    </w:p>
  </w:footnote>
  <w:footnote w:type="continuationSeparator" w:id="0">
    <w:p w:rsidR="00DC20F6" w:rsidRDefault="00DC2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3240D38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313EB"/>
    <w:rsid w:val="00043A6E"/>
    <w:rsid w:val="00044ED4"/>
    <w:rsid w:val="000C4C75"/>
    <w:rsid w:val="0010331E"/>
    <w:rsid w:val="00104633"/>
    <w:rsid w:val="00105DB9"/>
    <w:rsid w:val="0011759F"/>
    <w:rsid w:val="00124F42"/>
    <w:rsid w:val="001355E1"/>
    <w:rsid w:val="0013572D"/>
    <w:rsid w:val="001A230E"/>
    <w:rsid w:val="001B2248"/>
    <w:rsid w:val="001B444C"/>
    <w:rsid w:val="001C1931"/>
    <w:rsid w:val="001D6D17"/>
    <w:rsid w:val="001F20D2"/>
    <w:rsid w:val="00216868"/>
    <w:rsid w:val="0023337C"/>
    <w:rsid w:val="0025369B"/>
    <w:rsid w:val="002900BF"/>
    <w:rsid w:val="002C4AE0"/>
    <w:rsid w:val="00304F0A"/>
    <w:rsid w:val="003442D5"/>
    <w:rsid w:val="0035026B"/>
    <w:rsid w:val="00355560"/>
    <w:rsid w:val="00363C5A"/>
    <w:rsid w:val="003A1CB5"/>
    <w:rsid w:val="003C0865"/>
    <w:rsid w:val="003C38F7"/>
    <w:rsid w:val="003D2CD3"/>
    <w:rsid w:val="0041688E"/>
    <w:rsid w:val="00425F76"/>
    <w:rsid w:val="004620A9"/>
    <w:rsid w:val="004641D1"/>
    <w:rsid w:val="00464DB8"/>
    <w:rsid w:val="004652FE"/>
    <w:rsid w:val="00465519"/>
    <w:rsid w:val="00471844"/>
    <w:rsid w:val="00493B3A"/>
    <w:rsid w:val="004A6EFB"/>
    <w:rsid w:val="004B3CE3"/>
    <w:rsid w:val="004C7139"/>
    <w:rsid w:val="004F2428"/>
    <w:rsid w:val="005010F4"/>
    <w:rsid w:val="00532D4C"/>
    <w:rsid w:val="0054235E"/>
    <w:rsid w:val="0054393E"/>
    <w:rsid w:val="00546F89"/>
    <w:rsid w:val="005712A4"/>
    <w:rsid w:val="005A343C"/>
    <w:rsid w:val="005B3115"/>
    <w:rsid w:val="005C1572"/>
    <w:rsid w:val="005C7FAD"/>
    <w:rsid w:val="005D1B69"/>
    <w:rsid w:val="0060012B"/>
    <w:rsid w:val="00617200"/>
    <w:rsid w:val="006334DA"/>
    <w:rsid w:val="006518BB"/>
    <w:rsid w:val="00681227"/>
    <w:rsid w:val="00690950"/>
    <w:rsid w:val="006978FF"/>
    <w:rsid w:val="006C196A"/>
    <w:rsid w:val="006E1DDB"/>
    <w:rsid w:val="006E2AA4"/>
    <w:rsid w:val="006F76A7"/>
    <w:rsid w:val="0070693E"/>
    <w:rsid w:val="00706F2F"/>
    <w:rsid w:val="0076569F"/>
    <w:rsid w:val="00790413"/>
    <w:rsid w:val="007B4F27"/>
    <w:rsid w:val="007B6682"/>
    <w:rsid w:val="007C0F3F"/>
    <w:rsid w:val="007F1EDE"/>
    <w:rsid w:val="007F2E24"/>
    <w:rsid w:val="00855385"/>
    <w:rsid w:val="0088744B"/>
    <w:rsid w:val="008A29CE"/>
    <w:rsid w:val="008A74D9"/>
    <w:rsid w:val="00906DDB"/>
    <w:rsid w:val="00930CE7"/>
    <w:rsid w:val="00935A6D"/>
    <w:rsid w:val="00943768"/>
    <w:rsid w:val="009711D1"/>
    <w:rsid w:val="00990494"/>
    <w:rsid w:val="00A3108D"/>
    <w:rsid w:val="00A461EB"/>
    <w:rsid w:val="00A579F1"/>
    <w:rsid w:val="00A84EC5"/>
    <w:rsid w:val="00AD1F66"/>
    <w:rsid w:val="00AE0BBA"/>
    <w:rsid w:val="00AF29DC"/>
    <w:rsid w:val="00B0303A"/>
    <w:rsid w:val="00B24CA5"/>
    <w:rsid w:val="00B3011C"/>
    <w:rsid w:val="00B50C19"/>
    <w:rsid w:val="00B70A8D"/>
    <w:rsid w:val="00B97823"/>
    <w:rsid w:val="00BD29B4"/>
    <w:rsid w:val="00C34EFC"/>
    <w:rsid w:val="00C3509F"/>
    <w:rsid w:val="00C610B2"/>
    <w:rsid w:val="00C62294"/>
    <w:rsid w:val="00CB6E36"/>
    <w:rsid w:val="00CC625A"/>
    <w:rsid w:val="00CF3F9B"/>
    <w:rsid w:val="00D02F70"/>
    <w:rsid w:val="00D1651B"/>
    <w:rsid w:val="00D22F42"/>
    <w:rsid w:val="00D4670B"/>
    <w:rsid w:val="00DB19B0"/>
    <w:rsid w:val="00DC20F6"/>
    <w:rsid w:val="00DF700F"/>
    <w:rsid w:val="00E815B8"/>
    <w:rsid w:val="00E97344"/>
    <w:rsid w:val="00EB0F53"/>
    <w:rsid w:val="00ED5E13"/>
    <w:rsid w:val="00EF0B67"/>
    <w:rsid w:val="00EF4513"/>
    <w:rsid w:val="00F00D78"/>
    <w:rsid w:val="00F0704A"/>
    <w:rsid w:val="00F679C8"/>
    <w:rsid w:val="00FC4E63"/>
    <w:rsid w:val="00FC7202"/>
    <w:rsid w:val="00FE1CA4"/>
    <w:rsid w:val="00FE2ACB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1740FCEA1D25256C362AA533EFE93255C8F5DB88639710EE7D2F811C793A81D3A1D12598B2C6181372j9I0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2019-05-24T04:38:00Z</dcterms:created>
  <dcterms:modified xsi:type="dcterms:W3CDTF">2019-11-12T05:17:00Z</dcterms:modified>
</cp:coreProperties>
</file>